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5950FFA2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R3-2</w:t>
      </w:r>
      <w:r>
        <w:rPr>
          <w:rFonts w:cs="Arial" w:hint="eastAsia"/>
          <w:bCs/>
          <w:sz w:val="24"/>
          <w:lang w:eastAsia="zh-CN"/>
        </w:rPr>
        <w:t>5</w:t>
      </w:r>
      <w:r w:rsidR="006D1A67">
        <w:rPr>
          <w:rFonts w:cs="Arial"/>
          <w:bCs/>
          <w:sz w:val="24"/>
          <w:lang w:eastAsia="ja-JP"/>
        </w:rPr>
        <w:t>8297</w:t>
      </w:r>
    </w:p>
    <w:p w14:paraId="20B872BF" w14:textId="77777777" w:rsidR="005C63E2" w:rsidRDefault="005C63E2" w:rsidP="005C63E2">
      <w:pPr>
        <w:pStyle w:val="CRCoverPage"/>
        <w:rPr>
          <w:b/>
          <w:sz w:val="24"/>
          <w:lang w:eastAsia="zh-CN"/>
        </w:rPr>
      </w:pPr>
      <w:bookmarkStart w:id="2" w:name="_Hlk19781143"/>
      <w:r>
        <w:rPr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21</w:t>
      </w:r>
      <w:r>
        <w:rPr>
          <w:rFonts w:hint="eastAsia"/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2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08B26C0F" w:rsidR="001E41F3" w:rsidRPr="00410371" w:rsidRDefault="00664B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  <w:bookmarkStart w:id="3" w:name="_GoBack"/>
            <w:bookmarkEnd w:id="3"/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147009D4" w:rsidR="001E41F3" w:rsidRPr="00410371" w:rsidRDefault="008A70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65A09CEB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422A6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4CCB8AD3" w:rsidR="001E41F3" w:rsidRDefault="00840218">
            <w:pPr>
              <w:pStyle w:val="CRCoverPage"/>
              <w:spacing w:after="0"/>
              <w:ind w:left="100"/>
              <w:rPr>
                <w:noProof/>
              </w:rPr>
            </w:pPr>
            <w:r w:rsidRPr="00840218">
              <w:t xml:space="preserve">ZTE Corporation, </w:t>
            </w:r>
            <w:proofErr w:type="spellStart"/>
            <w:r w:rsidRPr="00840218">
              <w:t>Jio</w:t>
            </w:r>
            <w:proofErr w:type="spellEnd"/>
            <w:r w:rsidRPr="00840218">
              <w:t xml:space="preserve"> Platforms, China Unicom, China Telecom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5D76C8C3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0CF0D08E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A08D0">
              <w:rPr>
                <w:noProof/>
              </w:rPr>
              <w:t>9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6A433" w14:textId="77777777" w:rsidR="009E6632" w:rsidRDefault="009E6632">
      <w:r>
        <w:separator/>
      </w:r>
    </w:p>
  </w:endnote>
  <w:endnote w:type="continuationSeparator" w:id="0">
    <w:p w14:paraId="0F09DD7B" w14:textId="77777777" w:rsidR="009E6632" w:rsidRDefault="009E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397B9" w14:textId="77777777" w:rsidR="009E6632" w:rsidRDefault="009E6632">
      <w:r>
        <w:separator/>
      </w:r>
    </w:p>
  </w:footnote>
  <w:footnote w:type="continuationSeparator" w:id="0">
    <w:p w14:paraId="7C49FCB1" w14:textId="77777777" w:rsidR="009E6632" w:rsidRDefault="009E6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A08D0"/>
    <w:rsid w:val="000A6394"/>
    <w:rsid w:val="000B7FED"/>
    <w:rsid w:val="000C038A"/>
    <w:rsid w:val="000C6598"/>
    <w:rsid w:val="000D44B3"/>
    <w:rsid w:val="000E693C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E41F3"/>
    <w:rsid w:val="0026004D"/>
    <w:rsid w:val="002640DD"/>
    <w:rsid w:val="00275D12"/>
    <w:rsid w:val="00284FEB"/>
    <w:rsid w:val="002860C4"/>
    <w:rsid w:val="002B5741"/>
    <w:rsid w:val="002C135A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668B1"/>
    <w:rsid w:val="0047053A"/>
    <w:rsid w:val="004B3A9C"/>
    <w:rsid w:val="004B75B7"/>
    <w:rsid w:val="004C3E0A"/>
    <w:rsid w:val="005141D9"/>
    <w:rsid w:val="0051580D"/>
    <w:rsid w:val="00547111"/>
    <w:rsid w:val="005538B9"/>
    <w:rsid w:val="005612DB"/>
    <w:rsid w:val="00592D74"/>
    <w:rsid w:val="005C63E2"/>
    <w:rsid w:val="005E2C44"/>
    <w:rsid w:val="00621188"/>
    <w:rsid w:val="006257ED"/>
    <w:rsid w:val="0063799D"/>
    <w:rsid w:val="006422A6"/>
    <w:rsid w:val="00653DE4"/>
    <w:rsid w:val="00664BB9"/>
    <w:rsid w:val="00665C47"/>
    <w:rsid w:val="00695808"/>
    <w:rsid w:val="006B46FB"/>
    <w:rsid w:val="006D1A67"/>
    <w:rsid w:val="006E21FB"/>
    <w:rsid w:val="00720808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40218"/>
    <w:rsid w:val="008410C8"/>
    <w:rsid w:val="008469BF"/>
    <w:rsid w:val="008626E7"/>
    <w:rsid w:val="00870EE7"/>
    <w:rsid w:val="008863B9"/>
    <w:rsid w:val="008A45A6"/>
    <w:rsid w:val="008A70A1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C7A00"/>
    <w:rsid w:val="009C7C27"/>
    <w:rsid w:val="009E3297"/>
    <w:rsid w:val="009E6632"/>
    <w:rsid w:val="009F734F"/>
    <w:rsid w:val="00A246B6"/>
    <w:rsid w:val="00A47E70"/>
    <w:rsid w:val="00A50CF0"/>
    <w:rsid w:val="00A7671C"/>
    <w:rsid w:val="00AA2CBC"/>
    <w:rsid w:val="00AC5820"/>
    <w:rsid w:val="00AD1CD8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C05D87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707A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049D9-89DF-4AD4-A8E0-D81E740BD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0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8</cp:revision>
  <cp:lastPrinted>1899-12-31T23:00:00Z</cp:lastPrinted>
  <dcterms:created xsi:type="dcterms:W3CDTF">2025-11-05T07:02:00Z</dcterms:created>
  <dcterms:modified xsi:type="dcterms:W3CDTF">2025-11-06T04:42:00Z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